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726B81C2" w:rsidR="00C44B8B" w:rsidRPr="00B84365" w:rsidRDefault="009B54A6" w:rsidP="009B7CA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</w:t>
            </w:r>
            <w:r w:rsidR="009B7CA0">
              <w:rPr>
                <w:b/>
                <w:sz w:val="26"/>
                <w:szCs w:val="26"/>
              </w:rPr>
              <w:t>394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2AFD40C1" w:rsidR="00C44B8B" w:rsidRPr="009B7CA0" w:rsidRDefault="009B7CA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2371781</w:t>
            </w:r>
          </w:p>
        </w:tc>
      </w:tr>
    </w:tbl>
    <w:p w14:paraId="2F4D7B85" w14:textId="77777777" w:rsidR="00C87F2F" w:rsidRPr="00E477C5" w:rsidRDefault="00C87F2F" w:rsidP="00C87F2F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4A885A88" w14:textId="77777777" w:rsidR="00C87F2F" w:rsidRPr="00E477C5" w:rsidRDefault="00C87F2F" w:rsidP="00C87F2F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6C05FC9A" w14:textId="77777777" w:rsidR="00C87F2F" w:rsidRPr="00E477C5" w:rsidRDefault="00C87F2F" w:rsidP="00C87F2F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3CB8A10C" w14:textId="77777777" w:rsidR="00C87F2F" w:rsidRPr="00E477C5" w:rsidRDefault="00C87F2F" w:rsidP="00C87F2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12072201" w14:textId="77777777" w:rsidR="00C87F2F" w:rsidRPr="00E477C5" w:rsidRDefault="00C87F2F" w:rsidP="00C87F2F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>
      <w:bookmarkStart w:id="0" w:name="_GoBack"/>
      <w:bookmarkEnd w:id="0"/>
    </w:p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49E76E1E" w14:textId="53865A10" w:rsidR="009B7CA0" w:rsidRPr="00744DB5" w:rsidRDefault="009B7CA0" w:rsidP="009B7CA0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</w:t>
      </w:r>
      <w:r>
        <w:rPr>
          <w:b/>
          <w:sz w:val="26"/>
          <w:szCs w:val="26"/>
        </w:rPr>
        <w:t>2М</w:t>
      </w:r>
      <w:r w:rsidRPr="00744DB5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120-2</w:t>
      </w:r>
    </w:p>
    <w:p w14:paraId="4E785E66" w14:textId="77777777" w:rsidR="009B7CA0" w:rsidRPr="00B84365" w:rsidRDefault="009B7CA0" w:rsidP="009B7CA0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67F1A829" w14:textId="77777777" w:rsidR="00C87F2F" w:rsidRPr="00E477C5" w:rsidRDefault="00C87F2F" w:rsidP="00C03A6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3CCD2B13" w14:textId="77777777" w:rsidR="00C87F2F" w:rsidRPr="00B84365" w:rsidRDefault="00C87F2F" w:rsidP="00C87F2F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3"/>
        <w:gridCol w:w="2409"/>
        <w:gridCol w:w="709"/>
        <w:gridCol w:w="719"/>
        <w:gridCol w:w="557"/>
        <w:gridCol w:w="1417"/>
      </w:tblGrid>
      <w:tr w:rsidR="009B7CA0" w:rsidRPr="00AA3CDA" w14:paraId="0878B4B0" w14:textId="77777777" w:rsidTr="009B7CA0">
        <w:trPr>
          <w:trHeight w:val="311"/>
          <w:jc w:val="center"/>
        </w:trPr>
        <w:tc>
          <w:tcPr>
            <w:tcW w:w="963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96D73" w14:textId="521EA16B" w:rsidR="009B7CA0" w:rsidRPr="00AA3CDA" w:rsidRDefault="009B7CA0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Зажим аппаратный </w:t>
            </w:r>
            <w:r w:rsidRPr="009B7CA0">
              <w:rPr>
                <w:b/>
                <w:bCs/>
                <w:sz w:val="22"/>
                <w:szCs w:val="22"/>
              </w:rPr>
              <w:t>А2М-120-2</w:t>
            </w:r>
          </w:p>
        </w:tc>
      </w:tr>
      <w:tr w:rsidR="009B7CA0" w:rsidRPr="00AA3CDA" w14:paraId="6C2F82AE" w14:textId="77777777" w:rsidTr="009B7CA0">
        <w:trPr>
          <w:jc w:val="center"/>
        </w:trPr>
        <w:tc>
          <w:tcPr>
            <w:tcW w:w="38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3709C8" w14:textId="77777777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B6060" w14:textId="77777777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9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D1D51" w14:textId="77777777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141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CA691F" w14:textId="77777777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9B7CA0" w:rsidRPr="00AA3CDA" w14:paraId="340ED1DA" w14:textId="77777777" w:rsidTr="009B7CA0">
        <w:trPr>
          <w:jc w:val="center"/>
        </w:trPr>
        <w:tc>
          <w:tcPr>
            <w:tcW w:w="3823" w:type="dxa"/>
            <w:vMerge/>
            <w:vAlign w:val="center"/>
            <w:hideMark/>
          </w:tcPr>
          <w:p w14:paraId="75B544CB" w14:textId="77777777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65CA05BF" w14:textId="77777777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4B673A" w14:textId="77777777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C3D2B1" w14:textId="77777777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L1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76BA1B" w14:textId="77777777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S</w:t>
            </w:r>
          </w:p>
        </w:tc>
        <w:tc>
          <w:tcPr>
            <w:tcW w:w="1417" w:type="dxa"/>
            <w:vMerge/>
            <w:vAlign w:val="center"/>
            <w:hideMark/>
          </w:tcPr>
          <w:p w14:paraId="65CE3D34" w14:textId="77777777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B7CA0" w:rsidRPr="00AA3CDA" w14:paraId="6C46A725" w14:textId="77777777" w:rsidTr="009B7CA0">
        <w:trPr>
          <w:trHeight w:val="465"/>
          <w:jc w:val="center"/>
        </w:trPr>
        <w:tc>
          <w:tcPr>
            <w:tcW w:w="38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574F5" w14:textId="1D999186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  <w:r w:rsidRPr="009B7CA0">
              <w:rPr>
                <w:sz w:val="22"/>
                <w:szCs w:val="22"/>
              </w:rPr>
              <w:t>М120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CDCAD" w14:textId="646D9753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  <w:r w:rsidRPr="009B7CA0">
              <w:rPr>
                <w:sz w:val="22"/>
                <w:szCs w:val="22"/>
              </w:rPr>
              <w:t>С-21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3AB5B0" w14:textId="69073F62" w:rsidR="009B7CA0" w:rsidRPr="00AA3CDA" w:rsidRDefault="009B7CA0" w:rsidP="009B7CA0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8D670" w14:textId="61117E63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5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2754B0" w14:textId="342CA38B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8C126" w14:textId="7B0C0E43" w:rsidR="009B7CA0" w:rsidRPr="00AA3CDA" w:rsidRDefault="009B7CA0" w:rsidP="009B7CA0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49</w:t>
            </w:r>
          </w:p>
        </w:tc>
      </w:tr>
    </w:tbl>
    <w:p w14:paraId="73E7E2F6" w14:textId="77777777" w:rsidR="009B7CA0" w:rsidRDefault="009B7CA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2186A4F5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DB32A1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</w:t>
      </w:r>
      <w:r w:rsidRPr="00B84365">
        <w:rPr>
          <w:sz w:val="24"/>
          <w:szCs w:val="24"/>
        </w:rPr>
        <w:lastRenderedPageBreak/>
        <w:t>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71992" w14:textId="77777777" w:rsidR="008E5B2A" w:rsidRDefault="008E5B2A">
      <w:r>
        <w:separator/>
      </w:r>
    </w:p>
  </w:endnote>
  <w:endnote w:type="continuationSeparator" w:id="0">
    <w:p w14:paraId="2DDA23EE" w14:textId="77777777" w:rsidR="008E5B2A" w:rsidRDefault="008E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C0154" w14:textId="77777777" w:rsidR="008E5B2A" w:rsidRDefault="008E5B2A">
      <w:r>
        <w:separator/>
      </w:r>
    </w:p>
  </w:footnote>
  <w:footnote w:type="continuationSeparator" w:id="0">
    <w:p w14:paraId="4286AA50" w14:textId="77777777" w:rsidR="008E5B2A" w:rsidRDefault="008E5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6D8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6EF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172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A8F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EAF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A5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5B2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EDA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B7CA0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CD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549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87F2F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7DC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2A1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9F1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643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133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69D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3C0"/>
    <w:rsid w:val="00FD63EA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B39C450-A43B-4D58-A7BF-82F8DC05B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3</Pages>
  <Words>901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6</cp:revision>
  <cp:lastPrinted>2010-09-30T13:29:00Z</cp:lastPrinted>
  <dcterms:created xsi:type="dcterms:W3CDTF">2022-12-29T12:41:00Z</dcterms:created>
  <dcterms:modified xsi:type="dcterms:W3CDTF">2022-12-30T11:40:00Z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